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ECBA7" w14:textId="77777777" w:rsidR="007E2620" w:rsidRDefault="007E2620" w:rsidP="007E2620">
      <w:pPr>
        <w:pStyle w:val="NoSpacing"/>
      </w:pPr>
      <w:r>
        <w:rPr>
          <w:u w:val="single"/>
        </w:rPr>
        <w:t>Robert GODHEYR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3847BFE0" w14:textId="2F572E59" w:rsidR="007E2620" w:rsidRDefault="007E2620" w:rsidP="007E2620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</w:t>
      </w:r>
      <w:r>
        <w:t>West</w:t>
      </w:r>
      <w:bookmarkStart w:id="0" w:name="_GoBack"/>
      <w:bookmarkEnd w:id="0"/>
      <w:r>
        <w:t xml:space="preserve"> Riding of Yorkshire.</w:t>
      </w:r>
    </w:p>
    <w:p w14:paraId="3398D808" w14:textId="77777777" w:rsidR="007E2620" w:rsidRDefault="007E2620" w:rsidP="007E2620">
      <w:pPr>
        <w:pStyle w:val="NoSpacing"/>
      </w:pPr>
    </w:p>
    <w:p w14:paraId="09A474B7" w14:textId="77777777" w:rsidR="007E2620" w:rsidRDefault="007E2620" w:rsidP="007E2620">
      <w:pPr>
        <w:pStyle w:val="NoSpacing"/>
      </w:pPr>
    </w:p>
    <w:p w14:paraId="051E40BD" w14:textId="77777777" w:rsidR="007E2620" w:rsidRDefault="007E2620" w:rsidP="007E2620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74A6453C" w14:textId="77777777" w:rsidR="007E2620" w:rsidRDefault="007E2620" w:rsidP="007E2620">
      <w:pPr>
        <w:pStyle w:val="NoSpacing"/>
      </w:pPr>
      <w:r>
        <w:tab/>
      </w:r>
      <w:r>
        <w:tab/>
        <w:t>Minster by William Egremont, Bishop of Dromore(q.v.).</w:t>
      </w:r>
    </w:p>
    <w:p w14:paraId="29BAFFF1" w14:textId="77777777" w:rsidR="007E2620" w:rsidRDefault="007E2620" w:rsidP="007E2620">
      <w:pPr>
        <w:pStyle w:val="NoSpacing"/>
      </w:pPr>
      <w:r>
        <w:tab/>
      </w:r>
      <w:r>
        <w:tab/>
        <w:t>(“York Clergy Ordinations 1475-1500” ed. David M. Smith p.15)</w:t>
      </w:r>
    </w:p>
    <w:p w14:paraId="05F97ED2" w14:textId="77777777" w:rsidR="007E2620" w:rsidRDefault="007E2620" w:rsidP="007E2620">
      <w:pPr>
        <w:pStyle w:val="NoSpacing"/>
      </w:pPr>
    </w:p>
    <w:p w14:paraId="4F82EF97" w14:textId="77777777" w:rsidR="007E2620" w:rsidRDefault="007E2620" w:rsidP="007E2620">
      <w:pPr>
        <w:pStyle w:val="NoSpacing"/>
      </w:pPr>
    </w:p>
    <w:p w14:paraId="6D2E619F" w14:textId="77777777" w:rsidR="007E2620" w:rsidRDefault="007E2620" w:rsidP="007E2620">
      <w:pPr>
        <w:pStyle w:val="NoSpacing"/>
      </w:pPr>
      <w:r>
        <w:t>25 May 2019</w:t>
      </w:r>
    </w:p>
    <w:p w14:paraId="412A0786" w14:textId="28AF2518" w:rsidR="006B2F86" w:rsidRPr="007E2620" w:rsidRDefault="007E2620" w:rsidP="00E71FC3">
      <w:pPr>
        <w:pStyle w:val="NoSpacing"/>
      </w:pPr>
    </w:p>
    <w:sectPr w:rsidR="006B2F86" w:rsidRPr="007E26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BBEA1" w14:textId="77777777" w:rsidR="007E2620" w:rsidRDefault="007E2620" w:rsidP="00E71FC3">
      <w:pPr>
        <w:spacing w:after="0" w:line="240" w:lineRule="auto"/>
      </w:pPr>
      <w:r>
        <w:separator/>
      </w:r>
    </w:p>
  </w:endnote>
  <w:endnote w:type="continuationSeparator" w:id="0">
    <w:p w14:paraId="2D0F4801" w14:textId="77777777" w:rsidR="007E2620" w:rsidRDefault="007E26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6CB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E47EB" w14:textId="77777777" w:rsidR="007E2620" w:rsidRDefault="007E2620" w:rsidP="00E71FC3">
      <w:pPr>
        <w:spacing w:after="0" w:line="240" w:lineRule="auto"/>
      </w:pPr>
      <w:r>
        <w:separator/>
      </w:r>
    </w:p>
  </w:footnote>
  <w:footnote w:type="continuationSeparator" w:id="0">
    <w:p w14:paraId="14DB2732" w14:textId="77777777" w:rsidR="007E2620" w:rsidRDefault="007E26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20"/>
    <w:rsid w:val="001A7C09"/>
    <w:rsid w:val="00577BD5"/>
    <w:rsid w:val="00656CBA"/>
    <w:rsid w:val="006A1F77"/>
    <w:rsid w:val="00733BE7"/>
    <w:rsid w:val="007E262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F537"/>
  <w15:chartTrackingRefBased/>
  <w15:docId w15:val="{6BDB64BE-D32C-47A1-871D-66DAC17B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2019-05-25T18:03:00Z</dcterms:created>
  <dcterms:modified xsi:type="dcterms:W3CDTF">2019-05-25T18:06:00Z</dcterms:modified>
</cp:coreProperties>
</file>